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6.xml" ContentType="application/vnd.openxmlformats-officedocument.customXmlProperties+xml"/>
  <Override PartName="/docProps/core.xml" ContentType="application/vnd.openxmlformats-package.core-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CED4E" w14:textId="77777777" w:rsidR="009C3F8A" w:rsidRPr="00EB5BB0" w:rsidRDefault="009C3F8A" w:rsidP="00D113A0">
      <w:pPr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Pr="0088048D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color w:val="EF7F00" w:themeColor="accent6"/>
          <w:szCs w:val="18"/>
          <w:lang w:eastAsia="en-US"/>
        </w:rPr>
      </w:pPr>
      <w:bookmarkStart w:id="0" w:name="Zakres_procedury"/>
      <w:bookmarkStart w:id="1" w:name="_GoBack"/>
      <w:bookmarkEnd w:id="0"/>
      <w:r w:rsidRPr="0088048D">
        <w:rPr>
          <w:rFonts w:eastAsiaTheme="minorHAnsi" w:cs="Arial"/>
          <w:color w:val="EF7F00" w:themeColor="accent6"/>
          <w:szCs w:val="18"/>
          <w:lang w:eastAsia="en-US"/>
        </w:rPr>
        <w:t>Umowa powierzenia przetwarzania danych osobowych</w:t>
      </w:r>
    </w:p>
    <w:bookmarkEnd w:id="1"/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…………….. roku pomiędzy:</w:t>
      </w:r>
    </w:p>
    <w:p w14:paraId="03451895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>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464C1182" w14:textId="77777777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48947F" w14:textId="0BF922FB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robót budowlano – montażowych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BFBA8B" w14:textId="13665655" w:rsidR="00AE26E5" w:rsidRPr="00D113A0" w:rsidRDefault="00AE26E5" w:rsidP="00EB5BB0">
      <w:pPr>
        <w:spacing w:before="120" w:after="120"/>
        <w:ind w:left="1080"/>
        <w:jc w:val="both"/>
        <w:rPr>
          <w:rFonts w:cs="Arial"/>
          <w:b/>
          <w:bCs/>
          <w:color w:val="FF0000"/>
          <w:szCs w:val="18"/>
        </w:rPr>
      </w:pPr>
      <w:r w:rsidRPr="00EB5BB0">
        <w:rPr>
          <w:rFonts w:cs="Arial"/>
          <w:szCs w:val="18"/>
          <w:vertAlign w:val="superscript"/>
        </w:rPr>
        <w:t>1</w:t>
      </w:r>
      <w:r w:rsidRPr="00EB5BB0">
        <w:rPr>
          <w:rFonts w:cs="Arial"/>
          <w:szCs w:val="18"/>
        </w:rPr>
        <w:t xml:space="preserve"> niepotrzebne skreślić</w:t>
      </w:r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odprzetwarzających/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>lub obowiązek przekazywać Dane poza EOG, informuje o tym Administratora, w celu umożliwienia Administratorowi rozważenia zakresu działań i ich kosztów  niezbędnych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tajemnicy  Danych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7E86E97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kosztów  niezbędnych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>Załącznik 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osób </w:t>
      </w:r>
      <w:r w:rsidR="00C72FC8" w:rsidRPr="00D113A0">
        <w:rPr>
          <w:rFonts w:cs="Arial"/>
          <w:szCs w:val="18"/>
        </w:rPr>
        <w:t xml:space="preserve"> sprawujących</w:t>
      </w:r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do  wstępu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>m inspekcji. Administrator uprzedzi o planowej kontroli lub audycie Przetwarzającego co najmniej 7 dni roboczych przed jej rozpoczęciem, chyba że potrzeba kontroli wyniknie nagle..</w:t>
      </w:r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powinnien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Przetwarzajacemu, Dalszemu Przetwarzajacemu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>wyrządzenia przez Przetwarzajacego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>lub potwierdzonego (zbadanego przez Administratora), procesu anonimizacji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anonimizacji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 razie sprzeczności pomiędzy postanowieniami niniejszej Umowy a Umowy Podstawowej, pierwszeństwo mają postanowienia Umowy Powierzenia. Oznacza to także, że kwestie dotyczące przetwarzania 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2D4F9" w14:textId="77777777" w:rsidR="00BA2D55" w:rsidRDefault="00BA2D55" w:rsidP="00BD627E">
      <w:r>
        <w:separator/>
      </w:r>
    </w:p>
    <w:p w14:paraId="5AF14094" w14:textId="77777777" w:rsidR="00BA2D55" w:rsidRDefault="00BA2D55"/>
  </w:endnote>
  <w:endnote w:type="continuationSeparator" w:id="0">
    <w:p w14:paraId="6E33CFBC" w14:textId="77777777" w:rsidR="00BA2D55" w:rsidRDefault="00BA2D55" w:rsidP="00BD627E">
      <w:r>
        <w:continuationSeparator/>
      </w:r>
    </w:p>
    <w:p w14:paraId="54B55E99" w14:textId="77777777" w:rsidR="00BA2D55" w:rsidRDefault="00BA2D55"/>
  </w:endnote>
  <w:endnote w:type="continuationNotice" w:id="1">
    <w:p w14:paraId="54F3F18E" w14:textId="77777777" w:rsidR="00BA2D55" w:rsidRDefault="00BA2D55"/>
    <w:p w14:paraId="2D86C08F" w14:textId="77777777" w:rsidR="00BA2D55" w:rsidRDefault="00BA2D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34FBE729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34751536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68CC9F" w14:textId="77777777" w:rsidR="00BA2D55" w:rsidRDefault="00BA2D55" w:rsidP="00BD627E">
      <w:r>
        <w:separator/>
      </w:r>
    </w:p>
    <w:p w14:paraId="247ED84A" w14:textId="77777777" w:rsidR="00BA2D55" w:rsidRDefault="00BA2D55"/>
  </w:footnote>
  <w:footnote w:type="continuationSeparator" w:id="0">
    <w:p w14:paraId="72069B5B" w14:textId="77777777" w:rsidR="00BA2D55" w:rsidRDefault="00BA2D55" w:rsidP="00BD627E">
      <w:r>
        <w:continuationSeparator/>
      </w:r>
    </w:p>
    <w:p w14:paraId="0282E35B" w14:textId="77777777" w:rsidR="00BA2D55" w:rsidRDefault="00BA2D55"/>
  </w:footnote>
  <w:footnote w:type="continuationNotice" w:id="1">
    <w:p w14:paraId="51C0EA3D" w14:textId="77777777" w:rsidR="00BA2D55" w:rsidRDefault="00BA2D55"/>
    <w:p w14:paraId="70E70DA2" w14:textId="77777777" w:rsidR="00BA2D55" w:rsidRDefault="00BA2D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780FB" w14:textId="77777777" w:rsidR="00112A3F" w:rsidRDefault="00C72FC8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CEDB0" w14:textId="77777777" w:rsidR="00C72FC8" w:rsidRPr="00024ECD" w:rsidRDefault="00C72FC8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ECD">
      <w:rPr>
        <w:rFonts w:cs="Arial"/>
        <w:sz w:val="14"/>
        <w:szCs w:val="14"/>
      </w:rPr>
      <w:t xml:space="preserve"> 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>
    <w:abstractNumId w:val="12"/>
  </w:num>
  <w:num w:numId="9">
    <w:abstractNumId w:val="24"/>
  </w:num>
  <w:num w:numId="10">
    <w:abstractNumId w:val="19"/>
  </w:num>
  <w:num w:numId="11">
    <w:abstractNumId w:val="2"/>
  </w:num>
  <w:num w:numId="12">
    <w:abstractNumId w:val="7"/>
  </w:num>
  <w:num w:numId="13">
    <w:abstractNumId w:val="11"/>
  </w:num>
  <w:num w:numId="14">
    <w:abstractNumId w:val="22"/>
  </w:num>
  <w:num w:numId="15">
    <w:abstractNumId w:val="28"/>
  </w:num>
  <w:num w:numId="16">
    <w:abstractNumId w:val="15"/>
  </w:num>
  <w:num w:numId="17">
    <w:abstractNumId w:val="18"/>
  </w:num>
  <w:num w:numId="18">
    <w:abstractNumId w:val="1"/>
  </w:num>
  <w:num w:numId="19">
    <w:abstractNumId w:val="31"/>
  </w:num>
  <w:num w:numId="20">
    <w:abstractNumId w:val="29"/>
  </w:num>
  <w:num w:numId="21">
    <w:abstractNumId w:val="9"/>
  </w:num>
  <w:num w:numId="22">
    <w:abstractNumId w:val="23"/>
  </w:num>
  <w:num w:numId="23">
    <w:abstractNumId w:val="0"/>
  </w:num>
  <w:num w:numId="24">
    <w:abstractNumId w:val="20"/>
  </w:num>
  <w:num w:numId="25">
    <w:abstractNumId w:val="13"/>
  </w:num>
  <w:num w:numId="26">
    <w:abstractNumId w:val="32"/>
  </w:num>
  <w:num w:numId="27">
    <w:abstractNumId w:val="25"/>
  </w:num>
  <w:num w:numId="28">
    <w:abstractNumId w:val="5"/>
  </w:num>
  <w:num w:numId="29">
    <w:abstractNumId w:val="21"/>
  </w:num>
  <w:num w:numId="30">
    <w:abstractNumId w:val="14"/>
  </w:num>
  <w:num w:numId="31">
    <w:abstractNumId w:val="8"/>
  </w:num>
  <w:num w:numId="32">
    <w:abstractNumId w:val="10"/>
  </w:num>
  <w:num w:numId="33">
    <w:abstractNumId w:val="27"/>
  </w:num>
  <w:num w:numId="34">
    <w:abstractNumId w:val="26"/>
  </w:num>
  <w:num w:numId="35">
    <w:abstractNumId w:val="4"/>
  </w:num>
  <w:num w:numId="36">
    <w:abstractNumId w:val="6"/>
  </w:num>
  <w:num w:numId="37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48D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2D55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170E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customXml" Target="../customXml/item7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SWZ -  6 Wzór umowy powierzenia przetwarzania danych -.docx</dmsv2BaseFileName>
    <dmsv2BaseDisplayName xmlns="http://schemas.microsoft.com/sharepoint/v3">Załącznik nr 6 do SWZ -  6 Wzór umowy powierzenia przetwarzania danych -</dmsv2BaseDisplayName>
    <dmsv2SWPP2ObjectNumber xmlns="http://schemas.microsoft.com/sharepoint/v3">POST/DYS/OLD/GZ/01713/2026                        </dmsv2SWPP2ObjectNumber>
    <dmsv2SWPP2SumMD5 xmlns="http://schemas.microsoft.com/sharepoint/v3">c403ae99a0b6f79c1f94be428dcbc521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716200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25103247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FJ3FSM7XJ42E-2014085795-17990</_dlc_DocId>
    <_dlc_DocIdUrl xmlns="a19cb1c7-c5c7-46d4-85ae-d83685407bba">
      <Url>https://swpp2.dms.gkpge.pl/sites/43/_layouts/15/DocIdRedir.aspx?ID=FJ3FSM7XJ42E-2014085795-17990</Url>
      <Description>FJ3FSM7XJ42E-2014085795-17990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</ds:schemaRefs>
</ds:datastoreItem>
</file>

<file path=customXml/itemProps3.xml><?xml version="1.0" encoding="utf-8"?>
<ds:datastoreItem xmlns:ds="http://schemas.openxmlformats.org/officeDocument/2006/customXml" ds:itemID="{5943E7D0-4D9B-495E-8F49-3563523DBC8A}"/>
</file>

<file path=customXml/itemProps4.xml><?xml version="1.0" encoding="utf-8"?>
<ds:datastoreItem xmlns:ds="http://schemas.openxmlformats.org/officeDocument/2006/customXml" ds:itemID="{B1230F19-5E69-4663-BD44-7AD6064560D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7CB4925-736A-4FEE-8931-6DCBA2E98A7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E374306-B29A-43B6-9D77-EB98416BFF9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AFE47CDE-A85D-4C22-8F24-4DC17000D844}"/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21</TotalTime>
  <Pages>6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21803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Zajdler Maciej [PGE Dystr. O.Łódź]</cp:lastModifiedBy>
  <cp:revision>5</cp:revision>
  <cp:lastPrinted>2025-07-07T05:58:00Z</cp:lastPrinted>
  <dcterms:created xsi:type="dcterms:W3CDTF">2025-09-18T19:31:00Z</dcterms:created>
  <dcterms:modified xsi:type="dcterms:W3CDTF">2025-10-08T04:40:00Z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_dlc_DocIdItemGuid">
    <vt:lpwstr>2e6a6772-be84-419a-837a-0b0347680ba8</vt:lpwstr>
  </property>
</Properties>
</file>